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FDA3F" w14:textId="77777777" w:rsidR="00E06D45" w:rsidRDefault="00E06D45" w:rsidP="00E06D4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Richard KYRK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fl.1404)</w:t>
      </w:r>
    </w:p>
    <w:p w14:paraId="46945A55" w14:textId="77777777" w:rsidR="00E06D45" w:rsidRDefault="00E06D45" w:rsidP="00E06D4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Mounted archer.</w:t>
      </w:r>
    </w:p>
    <w:p w14:paraId="445A589B" w14:textId="77777777" w:rsidR="00E06D45" w:rsidRDefault="00E06D45" w:rsidP="00E06D4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906081A" w14:textId="77777777" w:rsidR="00E06D45" w:rsidRDefault="00E06D45" w:rsidP="00E06D4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771A676" w14:textId="77777777" w:rsidR="00E06D45" w:rsidRDefault="00E06D45" w:rsidP="00E06D4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1404</w:t>
      </w:r>
      <w:r>
        <w:rPr>
          <w:rFonts w:cs="Times New Roman"/>
          <w:color w:val="282B30"/>
          <w:szCs w:val="24"/>
          <w:shd w:val="clear" w:color="auto" w:fill="FFFFFF"/>
        </w:rPr>
        <w:tab/>
        <w:t>He served in Wales under the command of Sir Rustin de Villeneuve(q.v.).</w:t>
      </w:r>
    </w:p>
    <w:p w14:paraId="3E0BCE9D" w14:textId="77777777" w:rsidR="00E06D45" w:rsidRDefault="00E06D45" w:rsidP="00E06D45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C47/2/49/19, m1,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66023D64" w14:textId="77777777" w:rsidR="00E06D45" w:rsidRDefault="00E06D45" w:rsidP="00E06D45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November 2022)</w:t>
      </w:r>
    </w:p>
    <w:p w14:paraId="7EFA15CB" w14:textId="77777777" w:rsidR="00E06D45" w:rsidRDefault="00E06D45" w:rsidP="00E06D4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B22FF3C" w14:textId="77777777" w:rsidR="00E06D45" w:rsidRDefault="00E06D45" w:rsidP="00E06D4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8A68F9D" w14:textId="77777777" w:rsidR="00E06D45" w:rsidRDefault="00E06D45" w:rsidP="00E06D4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12 January 2023</w:t>
      </w:r>
    </w:p>
    <w:p w14:paraId="6F6EC97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E5816" w14:textId="77777777" w:rsidR="00E06D45" w:rsidRDefault="00E06D45" w:rsidP="009139A6">
      <w:r>
        <w:separator/>
      </w:r>
    </w:p>
  </w:endnote>
  <w:endnote w:type="continuationSeparator" w:id="0">
    <w:p w14:paraId="56234A60" w14:textId="77777777" w:rsidR="00E06D45" w:rsidRDefault="00E06D4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42D8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26F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388F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4D00D" w14:textId="77777777" w:rsidR="00E06D45" w:rsidRDefault="00E06D45" w:rsidP="009139A6">
      <w:r>
        <w:separator/>
      </w:r>
    </w:p>
  </w:footnote>
  <w:footnote w:type="continuationSeparator" w:id="0">
    <w:p w14:paraId="3C42C67E" w14:textId="77777777" w:rsidR="00E06D45" w:rsidRDefault="00E06D4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8605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1955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24BA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D45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06D45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1F8E77"/>
  <w15:chartTrackingRefBased/>
  <w15:docId w15:val="{54F91C86-1D6F-468D-A409-E3038DC0E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2023-02-27T22:18:00Z</dcterms:created>
  <dcterms:modified xsi:type="dcterms:W3CDTF">2023-02-27T22:19:00Z</dcterms:modified>
</cp:coreProperties>
</file>